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86563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865635" w:rsidRPr="0086563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865635" w:rsidRPr="00865635">
          <w:rPr>
            <w:rStyle w:val="aa"/>
          </w:rPr>
          <w:t>440052, г. Пенза, ул. Ново-Тамбовская, д.9;</w:t>
        </w:r>
        <w:r w:rsidR="00865635" w:rsidRPr="00865635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865635" w:rsidRPr="00865635">
          <w:rPr>
            <w:rStyle w:val="aa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865635" w:rsidRPr="00865635">
          <w:rPr>
            <w:u w:val="single"/>
          </w:rPr>
          <w:t xml:space="preserve"> 11091/003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865635" w:rsidRPr="00865635">
          <w:rPr>
            <w:rStyle w:val="aa"/>
          </w:rPr>
          <w:t xml:space="preserve"> Врач-лаборант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865635" w:rsidRPr="00865635">
          <w:rPr>
            <w:rStyle w:val="aa"/>
          </w:rPr>
          <w:t xml:space="preserve"> 20451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865635" w:rsidRPr="0086563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9F2B3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9F2B3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9F2B38" w:rsidP="005859B9">
      <w:fldSimple w:instr=" DOCVARIABLE operac \* MERGEFORMAT ">
        <w:r w:rsidR="00865635" w:rsidRPr="00865635">
          <w:t xml:space="preserve"> Проведение исследования крови, мочи,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37BD7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37BD7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37BD7" w:rsidRPr="00E37BD7">
          <w:rPr>
            <w:bCs/>
          </w:rPr>
          <w:t>-</w:t>
        </w:r>
        <w:r w:rsidR="00E37BD7" w:rsidRPr="00E37BD7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37BD7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86563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9F2B3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9F2B38" w:rsidRPr="00310C71">
            <w:rPr>
              <w:rStyle w:val="ad"/>
              <w:sz w:val="20"/>
              <w:szCs w:val="20"/>
            </w:rPr>
            <w:fldChar w:fldCharType="separate"/>
          </w:r>
          <w:r w:rsidR="00865635">
            <w:rPr>
              <w:rStyle w:val="ad"/>
              <w:noProof/>
              <w:sz w:val="20"/>
              <w:szCs w:val="20"/>
            </w:rPr>
            <w:t>1</w:t>
          </w:r>
          <w:r w:rsidR="009F2B3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65635" w:rsidRPr="00865635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 1 "/>
    <w:docVar w:name="close_doc_flag" w:val="0"/>
    <w:docVar w:name="co_classes" w:val="   "/>
    <w:docVar w:name="codeok" w:val=" 2045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CFFCDDD3D2847F88E090E44DB4D805B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3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EFDD444A694919BC6CA7AF17B8CBE2"/>
    <w:docVar w:name="rm_id" w:val="112"/>
    <w:docVar w:name="rm_name" w:val=" Врач-лаборант "/>
    <w:docVar w:name="rm_number" w:val=" 11091/003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32FED"/>
    <w:rsid w:val="0004497E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36ABD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24B37"/>
    <w:rsid w:val="00745D40"/>
    <w:rsid w:val="0076042D"/>
    <w:rsid w:val="00793AB8"/>
    <w:rsid w:val="007A4C5E"/>
    <w:rsid w:val="007D1852"/>
    <w:rsid w:val="007D2CEA"/>
    <w:rsid w:val="007E12AC"/>
    <w:rsid w:val="007F2C47"/>
    <w:rsid w:val="00865635"/>
    <w:rsid w:val="00883461"/>
    <w:rsid w:val="008D5F6D"/>
    <w:rsid w:val="008E68DE"/>
    <w:rsid w:val="008F45DF"/>
    <w:rsid w:val="0090588D"/>
    <w:rsid w:val="0092778A"/>
    <w:rsid w:val="0093354B"/>
    <w:rsid w:val="00967790"/>
    <w:rsid w:val="009A56A2"/>
    <w:rsid w:val="009F2B38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4AD2"/>
    <w:rsid w:val="00DD6B1F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2016-11-24T07:54:00Z</dcterms:created>
  <dcterms:modified xsi:type="dcterms:W3CDTF">2016-11-25T06:19:00Z</dcterms:modified>
</cp:coreProperties>
</file>